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552DC" w14:textId="77777777" w:rsidR="00C968F0" w:rsidRDefault="00C968F0" w:rsidP="00BB5C4F">
      <w:r>
        <w:separator/>
      </w:r>
    </w:p>
  </w:endnote>
  <w:endnote w:type="continuationSeparator" w:id="0">
    <w:p w14:paraId="61B79287" w14:textId="77777777" w:rsidR="00C968F0" w:rsidRDefault="00C968F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6D140" w14:textId="77777777" w:rsidR="00C968F0" w:rsidRDefault="00C968F0" w:rsidP="00BB5C4F">
      <w:r>
        <w:separator/>
      </w:r>
    </w:p>
  </w:footnote>
  <w:footnote w:type="continuationSeparator" w:id="0">
    <w:p w14:paraId="250061A4" w14:textId="77777777" w:rsidR="00C968F0" w:rsidRDefault="00C968F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D431" w14:textId="77777777" w:rsidR="00BD70FE" w:rsidRPr="002D56AF" w:rsidRDefault="00BD70FE" w:rsidP="00BD70F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783C2F45" w14:textId="77777777" w:rsidR="00BD70FE" w:rsidRPr="002D56AF" w:rsidRDefault="00BD70FE" w:rsidP="00BD70F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4B5F8B70" w14:textId="37EE513E" w:rsidR="006B67EC" w:rsidRPr="00D532AD" w:rsidRDefault="00BD70FE" w:rsidP="00BD70FE">
    <w:pPr>
      <w:pStyle w:val="Header"/>
      <w:jc w:val="center"/>
    </w:pPr>
    <w:r w:rsidRPr="002D56AF">
      <w:rPr>
        <w:rFonts w:ascii="Calibri" w:hAnsi="Calibri" w:cs="Calibri"/>
        <w:color w:val="006A8E"/>
        <w:sz w:val="24"/>
      </w:rPr>
      <w:t>3312 Prebold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11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2023-10-05T13:28:00Z</dcterms:modified>
  <cp:contentStatus/>
</cp:coreProperties>
</file>